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06" w:type="dxa"/>
        <w:jc w:val="right"/>
        <w:tblLook w:val="00A0"/>
      </w:tblPr>
      <w:tblGrid>
        <w:gridCol w:w="1188"/>
        <w:gridCol w:w="236"/>
        <w:gridCol w:w="3196"/>
      </w:tblGrid>
      <w:tr w:rsidR="00850BC2" w:rsidRPr="000C57BD">
        <w:trPr>
          <w:trHeight w:val="278"/>
          <w:jc w:val="right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50BC2" w:rsidRPr="000C57BD" w:rsidRDefault="00850BC2" w:rsidP="00264F2A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C57BD">
              <w:rPr>
                <w:sz w:val="24"/>
                <w:szCs w:val="24"/>
              </w:rPr>
              <w:t>Приложение 1</w:t>
            </w:r>
          </w:p>
        </w:tc>
      </w:tr>
      <w:tr w:rsidR="00850BC2" w:rsidRPr="000C57BD">
        <w:trPr>
          <w:trHeight w:val="263"/>
          <w:jc w:val="right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50BC2" w:rsidRPr="000C57BD" w:rsidRDefault="00850BC2" w:rsidP="00264F2A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C57BD">
              <w:rPr>
                <w:sz w:val="24"/>
                <w:szCs w:val="24"/>
              </w:rPr>
              <w:t>к постановлению</w:t>
            </w:r>
          </w:p>
        </w:tc>
      </w:tr>
      <w:tr w:rsidR="00850BC2" w:rsidRPr="000C57BD">
        <w:trPr>
          <w:trHeight w:val="252"/>
          <w:jc w:val="right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50BC2" w:rsidRPr="000C57BD" w:rsidRDefault="00850BC2" w:rsidP="00264F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0BC2" w:rsidRPr="000C57BD" w:rsidRDefault="00850BC2" w:rsidP="00264F2A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0BC2" w:rsidRPr="000C57BD" w:rsidRDefault="00850BC2" w:rsidP="00264F2A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C57BD">
              <w:rPr>
                <w:sz w:val="24"/>
                <w:szCs w:val="24"/>
              </w:rPr>
              <w:t>администрации Унечского района</w:t>
            </w:r>
          </w:p>
        </w:tc>
      </w:tr>
      <w:tr w:rsidR="00850BC2" w:rsidRPr="000C57BD">
        <w:trPr>
          <w:trHeight w:val="278"/>
          <w:jc w:val="right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BC2" w:rsidRPr="000C57BD" w:rsidRDefault="00850BC2" w:rsidP="00264F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50BC2" w:rsidRPr="000C57BD" w:rsidRDefault="00850BC2" w:rsidP="00264F2A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C57BD">
              <w:rPr>
                <w:sz w:val="24"/>
                <w:szCs w:val="24"/>
              </w:rPr>
              <w:t xml:space="preserve">от  </w:t>
            </w:r>
            <w:r>
              <w:rPr>
                <w:sz w:val="24"/>
                <w:szCs w:val="24"/>
              </w:rPr>
              <w:t>19.05.2026</w:t>
            </w:r>
            <w:r w:rsidRPr="000C57BD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107</w:t>
            </w:r>
          </w:p>
        </w:tc>
      </w:tr>
    </w:tbl>
    <w:p w:rsidR="00850BC2" w:rsidRDefault="00850BC2" w:rsidP="002F6400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850BC2" w:rsidRPr="009C3F23" w:rsidRDefault="00850BC2" w:rsidP="002F6400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9C3F23">
        <w:rPr>
          <w:rFonts w:ascii="Arial" w:hAnsi="Arial" w:cs="Arial"/>
          <w:sz w:val="24"/>
          <w:szCs w:val="24"/>
          <w:lang w:eastAsia="ru-RU"/>
        </w:rPr>
        <w:t>План реализации муниципальной программы</w:t>
      </w:r>
    </w:p>
    <w:p w:rsidR="00850BC2" w:rsidRPr="009C3F23" w:rsidRDefault="00850BC2" w:rsidP="002F6400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1494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402"/>
        <w:gridCol w:w="851"/>
        <w:gridCol w:w="850"/>
        <w:gridCol w:w="851"/>
        <w:gridCol w:w="850"/>
        <w:gridCol w:w="1276"/>
        <w:gridCol w:w="2126"/>
        <w:gridCol w:w="2126"/>
        <w:gridCol w:w="1843"/>
      </w:tblGrid>
      <w:tr w:rsidR="00850BC2" w:rsidRPr="009C3F23">
        <w:tc>
          <w:tcPr>
            <w:tcW w:w="771" w:type="dxa"/>
            <w:vMerge w:val="restart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N</w:t>
            </w:r>
          </w:p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п/п</w:t>
            </w:r>
          </w:p>
        </w:tc>
        <w:tc>
          <w:tcPr>
            <w:tcW w:w="3402" w:type="dxa"/>
            <w:vMerge w:val="restart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678" w:type="dxa"/>
            <w:gridSpan w:val="5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Код бюджетной классификации расходов</w:t>
            </w:r>
          </w:p>
        </w:tc>
        <w:tc>
          <w:tcPr>
            <w:tcW w:w="6095" w:type="dxa"/>
            <w:gridSpan w:val="3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Объем средств на реализацию, рублей</w:t>
            </w:r>
          </w:p>
        </w:tc>
      </w:tr>
      <w:tr w:rsidR="00850BC2" w:rsidRPr="009C3F23">
        <w:trPr>
          <w:trHeight w:val="841"/>
        </w:trPr>
        <w:tc>
          <w:tcPr>
            <w:tcW w:w="771" w:type="dxa"/>
            <w:vMerge/>
          </w:tcPr>
          <w:p w:rsidR="00850BC2" w:rsidRPr="009C3F23" w:rsidRDefault="00850BC2" w:rsidP="002F64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0BC2" w:rsidRPr="009C3F23" w:rsidRDefault="00850BC2" w:rsidP="002F64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ГРБС</w:t>
            </w:r>
          </w:p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(РБС)</w:t>
            </w:r>
          </w:p>
        </w:tc>
        <w:tc>
          <w:tcPr>
            <w:tcW w:w="850" w:type="dxa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ППМП</w:t>
            </w:r>
          </w:p>
        </w:tc>
        <w:tc>
          <w:tcPr>
            <w:tcW w:w="850" w:type="dxa"/>
          </w:tcPr>
          <w:p w:rsidR="00850BC2" w:rsidRPr="00596645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596645">
              <w:rPr>
                <w:rFonts w:ascii="Arial" w:hAnsi="Arial" w:cs="Arial"/>
              </w:rPr>
              <w:t>ОМ</w:t>
            </w:r>
          </w:p>
        </w:tc>
        <w:tc>
          <w:tcPr>
            <w:tcW w:w="1276" w:type="dxa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НР</w:t>
            </w:r>
          </w:p>
        </w:tc>
        <w:tc>
          <w:tcPr>
            <w:tcW w:w="2126" w:type="dxa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соответствующий (текущий) финансовый год</w:t>
            </w:r>
          </w:p>
        </w:tc>
        <w:tc>
          <w:tcPr>
            <w:tcW w:w="2126" w:type="dxa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первый год планового периода</w:t>
            </w:r>
          </w:p>
        </w:tc>
        <w:tc>
          <w:tcPr>
            <w:tcW w:w="1843" w:type="dxa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второй год планового периода</w:t>
            </w:r>
          </w:p>
        </w:tc>
      </w:tr>
      <w:tr w:rsidR="00850BC2" w:rsidRPr="009C3F23">
        <w:tc>
          <w:tcPr>
            <w:tcW w:w="771" w:type="dxa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7</w:t>
            </w:r>
          </w:p>
        </w:tc>
        <w:tc>
          <w:tcPr>
            <w:tcW w:w="2126" w:type="dxa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8</w:t>
            </w:r>
          </w:p>
        </w:tc>
        <w:tc>
          <w:tcPr>
            <w:tcW w:w="2126" w:type="dxa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9</w:t>
            </w:r>
          </w:p>
        </w:tc>
        <w:tc>
          <w:tcPr>
            <w:tcW w:w="1843" w:type="dxa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10</w:t>
            </w:r>
          </w:p>
        </w:tc>
      </w:tr>
      <w:tr w:rsidR="00850BC2" w:rsidRPr="009C3F23">
        <w:tc>
          <w:tcPr>
            <w:tcW w:w="77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9C3F23">
              <w:rPr>
                <w:rFonts w:ascii="Arial" w:hAnsi="Arial" w:cs="Arial"/>
                <w:b/>
                <w:bCs/>
              </w:rPr>
              <w:t>Муниципальная программа</w:t>
            </w:r>
          </w:p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9C3F23">
              <w:rPr>
                <w:rFonts w:ascii="Arial" w:hAnsi="Arial" w:cs="Arial"/>
                <w:b/>
                <w:bCs/>
              </w:rPr>
              <w:t>«Управление муниципальными финансами Унечского района»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9C3F2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9C3F2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850BC2" w:rsidRPr="0059684E" w:rsidRDefault="00850BC2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21 579 845,00</w:t>
            </w:r>
          </w:p>
        </w:tc>
        <w:tc>
          <w:tcPr>
            <w:tcW w:w="2126" w:type="dxa"/>
            <w:vAlign w:val="center"/>
          </w:tcPr>
          <w:p w:rsidR="00850BC2" w:rsidRPr="0059684E" w:rsidRDefault="00850BC2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59684E">
              <w:rPr>
                <w:rFonts w:ascii="Arial" w:hAnsi="Arial" w:cs="Arial"/>
                <w:b/>
                <w:bCs/>
              </w:rPr>
              <w:t>14 419 845,00</w:t>
            </w:r>
          </w:p>
        </w:tc>
        <w:tc>
          <w:tcPr>
            <w:tcW w:w="1843" w:type="dxa"/>
            <w:vAlign w:val="center"/>
          </w:tcPr>
          <w:p w:rsidR="00850BC2" w:rsidRPr="0059684E" w:rsidRDefault="00850BC2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59684E">
              <w:rPr>
                <w:rFonts w:ascii="Arial" w:hAnsi="Arial" w:cs="Arial"/>
                <w:b/>
                <w:bCs/>
              </w:rPr>
              <w:t>14 419 845,00</w:t>
            </w:r>
          </w:p>
        </w:tc>
      </w:tr>
      <w:tr w:rsidR="00850BC2" w:rsidRPr="009C3F23">
        <w:trPr>
          <w:trHeight w:val="1335"/>
        </w:trPr>
        <w:tc>
          <w:tcPr>
            <w:tcW w:w="77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850BC2" w:rsidRPr="009C3F23" w:rsidRDefault="00850BC2" w:rsidP="002F640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9C3F2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9C3F2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9C3F23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:rsidR="00850BC2" w:rsidRPr="0059684E" w:rsidRDefault="00850BC2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59684E">
              <w:rPr>
                <w:rFonts w:ascii="Arial" w:hAnsi="Arial" w:cs="Arial"/>
                <w:b/>
                <w:bCs/>
              </w:rPr>
              <w:t>12 383 645,00</w:t>
            </w:r>
          </w:p>
        </w:tc>
        <w:tc>
          <w:tcPr>
            <w:tcW w:w="2126" w:type="dxa"/>
            <w:vAlign w:val="center"/>
          </w:tcPr>
          <w:p w:rsidR="00850BC2" w:rsidRPr="0059684E" w:rsidRDefault="00850BC2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59684E">
              <w:rPr>
                <w:rFonts w:ascii="Arial" w:hAnsi="Arial" w:cs="Arial"/>
                <w:b/>
                <w:bCs/>
              </w:rPr>
              <w:t>12 383 645,00</w:t>
            </w:r>
          </w:p>
        </w:tc>
        <w:tc>
          <w:tcPr>
            <w:tcW w:w="1843" w:type="dxa"/>
            <w:vAlign w:val="center"/>
          </w:tcPr>
          <w:p w:rsidR="00850BC2" w:rsidRPr="0059684E" w:rsidRDefault="00850BC2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59684E">
              <w:rPr>
                <w:rFonts w:ascii="Arial" w:hAnsi="Arial" w:cs="Arial"/>
                <w:b/>
                <w:bCs/>
              </w:rPr>
              <w:t>12 383 645,00</w:t>
            </w:r>
          </w:p>
        </w:tc>
      </w:tr>
      <w:tr w:rsidR="00850BC2" w:rsidRPr="009C3F23">
        <w:tc>
          <w:tcPr>
            <w:tcW w:w="77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  <w:i/>
                <w:iCs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850BC2" w:rsidRPr="00417705" w:rsidRDefault="00850BC2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  <w:tc>
          <w:tcPr>
            <w:tcW w:w="2126" w:type="dxa"/>
            <w:vAlign w:val="center"/>
          </w:tcPr>
          <w:p w:rsidR="00850BC2" w:rsidRPr="00417705" w:rsidRDefault="00850BC2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  <w:tc>
          <w:tcPr>
            <w:tcW w:w="1843" w:type="dxa"/>
            <w:vAlign w:val="center"/>
          </w:tcPr>
          <w:p w:rsidR="00850BC2" w:rsidRPr="00417705" w:rsidRDefault="00850BC2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</w:tr>
      <w:tr w:rsidR="00850BC2" w:rsidRPr="009C3F23">
        <w:tc>
          <w:tcPr>
            <w:tcW w:w="771" w:type="dxa"/>
            <w:vAlign w:val="center"/>
          </w:tcPr>
          <w:p w:rsidR="00850BC2" w:rsidRPr="009C3F23" w:rsidRDefault="00850BC2" w:rsidP="00E62464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1.1.</w:t>
            </w:r>
          </w:p>
        </w:tc>
        <w:tc>
          <w:tcPr>
            <w:tcW w:w="3402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80040</w:t>
            </w:r>
          </w:p>
        </w:tc>
        <w:tc>
          <w:tcPr>
            <w:tcW w:w="2126" w:type="dxa"/>
            <w:vAlign w:val="center"/>
          </w:tcPr>
          <w:p w:rsidR="00850BC2" w:rsidRPr="00417705" w:rsidRDefault="00850BC2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  <w:tc>
          <w:tcPr>
            <w:tcW w:w="2126" w:type="dxa"/>
            <w:vAlign w:val="center"/>
          </w:tcPr>
          <w:p w:rsidR="00850BC2" w:rsidRPr="00417705" w:rsidRDefault="00850BC2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  <w:tc>
          <w:tcPr>
            <w:tcW w:w="1843" w:type="dxa"/>
            <w:vAlign w:val="center"/>
          </w:tcPr>
          <w:p w:rsidR="00850BC2" w:rsidRPr="00417705" w:rsidRDefault="00850BC2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</w:tr>
      <w:tr w:rsidR="00850BC2" w:rsidRPr="009C3F23">
        <w:tc>
          <w:tcPr>
            <w:tcW w:w="77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  <w:i/>
                <w:iCs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</w:t>
            </w:r>
          </w:p>
        </w:tc>
        <w:tc>
          <w:tcPr>
            <w:tcW w:w="1276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80040</w:t>
            </w:r>
          </w:p>
        </w:tc>
        <w:tc>
          <w:tcPr>
            <w:tcW w:w="2126" w:type="dxa"/>
            <w:vAlign w:val="center"/>
          </w:tcPr>
          <w:p w:rsidR="00850BC2" w:rsidRPr="00417705" w:rsidRDefault="00850BC2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  <w:tc>
          <w:tcPr>
            <w:tcW w:w="2126" w:type="dxa"/>
            <w:vAlign w:val="center"/>
          </w:tcPr>
          <w:p w:rsidR="00850BC2" w:rsidRPr="00417705" w:rsidRDefault="00850BC2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  <w:tc>
          <w:tcPr>
            <w:tcW w:w="1843" w:type="dxa"/>
            <w:vAlign w:val="center"/>
          </w:tcPr>
          <w:p w:rsidR="00850BC2" w:rsidRPr="00417705" w:rsidRDefault="00850BC2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12 383 645,00</w:t>
            </w:r>
          </w:p>
        </w:tc>
      </w:tr>
      <w:tr w:rsidR="00850BC2" w:rsidRPr="009C3F23">
        <w:tc>
          <w:tcPr>
            <w:tcW w:w="77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2.</w:t>
            </w:r>
          </w:p>
        </w:tc>
        <w:tc>
          <w:tcPr>
            <w:tcW w:w="3402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  <w:b/>
                <w:bCs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850BC2" w:rsidRPr="00417705" w:rsidRDefault="00850BC2" w:rsidP="002F6400">
            <w:pPr>
              <w:pStyle w:val="ConsPlusNormal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9 196 200,00</w:t>
            </w:r>
          </w:p>
        </w:tc>
        <w:tc>
          <w:tcPr>
            <w:tcW w:w="2126" w:type="dxa"/>
            <w:vAlign w:val="center"/>
          </w:tcPr>
          <w:p w:rsidR="00850BC2" w:rsidRPr="00417705" w:rsidRDefault="00850BC2" w:rsidP="00E62464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417705">
              <w:rPr>
                <w:rFonts w:ascii="Arial" w:hAnsi="Arial" w:cs="Arial"/>
                <w:b/>
                <w:bCs/>
              </w:rPr>
              <w:t>2 036 200,00</w:t>
            </w:r>
          </w:p>
        </w:tc>
        <w:tc>
          <w:tcPr>
            <w:tcW w:w="1843" w:type="dxa"/>
            <w:vAlign w:val="center"/>
          </w:tcPr>
          <w:p w:rsidR="00850BC2" w:rsidRPr="00417705" w:rsidRDefault="00850BC2" w:rsidP="00E62464">
            <w:pPr>
              <w:pStyle w:val="ConsPlusNormal"/>
              <w:rPr>
                <w:rFonts w:ascii="Arial" w:hAnsi="Arial" w:cs="Arial"/>
                <w:b/>
                <w:bCs/>
              </w:rPr>
            </w:pPr>
            <w:r w:rsidRPr="00417705">
              <w:rPr>
                <w:rFonts w:ascii="Arial" w:hAnsi="Arial" w:cs="Arial"/>
                <w:b/>
                <w:bCs/>
              </w:rPr>
              <w:t>2 036 200,00</w:t>
            </w:r>
          </w:p>
        </w:tc>
      </w:tr>
      <w:tr w:rsidR="00850BC2" w:rsidRPr="009C3F23">
        <w:tc>
          <w:tcPr>
            <w:tcW w:w="771" w:type="dxa"/>
            <w:vMerge w:val="restart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  <w:i/>
                <w:iCs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850BC2" w:rsidRPr="00417705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4D426D">
              <w:rPr>
                <w:rFonts w:ascii="Arial" w:hAnsi="Arial" w:cs="Arial"/>
              </w:rPr>
              <w:t>7 160 000,00</w:t>
            </w:r>
          </w:p>
        </w:tc>
        <w:tc>
          <w:tcPr>
            <w:tcW w:w="2126" w:type="dxa"/>
            <w:vAlign w:val="center"/>
          </w:tcPr>
          <w:p w:rsidR="00850BC2" w:rsidRPr="00417705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vAlign w:val="center"/>
          </w:tcPr>
          <w:p w:rsidR="00850BC2" w:rsidRPr="00417705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0,00</w:t>
            </w:r>
          </w:p>
        </w:tc>
      </w:tr>
      <w:tr w:rsidR="00850BC2" w:rsidRPr="009C3F23">
        <w:tc>
          <w:tcPr>
            <w:tcW w:w="771" w:type="dxa"/>
            <w:vMerge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  <w:i/>
                <w:iCs/>
              </w:rPr>
            </w:pPr>
            <w:r w:rsidRPr="009C3F23">
              <w:rPr>
                <w:rFonts w:ascii="Arial" w:hAnsi="Arial" w:cs="Arial"/>
                <w:i/>
                <w:iCs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850BC2" w:rsidRPr="004D426D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4D426D">
              <w:rPr>
                <w:rFonts w:ascii="Arial" w:hAnsi="Arial" w:cs="Arial"/>
              </w:rPr>
              <w:t>2 036 200,00</w:t>
            </w:r>
          </w:p>
        </w:tc>
        <w:tc>
          <w:tcPr>
            <w:tcW w:w="2126" w:type="dxa"/>
            <w:vAlign w:val="center"/>
          </w:tcPr>
          <w:p w:rsidR="00850BC2" w:rsidRPr="004D426D" w:rsidRDefault="00850BC2" w:rsidP="00E62464">
            <w:pPr>
              <w:pStyle w:val="ConsPlusNormal"/>
              <w:rPr>
                <w:rFonts w:ascii="Arial" w:hAnsi="Arial" w:cs="Arial"/>
              </w:rPr>
            </w:pPr>
            <w:r w:rsidRPr="004D426D">
              <w:rPr>
                <w:rFonts w:ascii="Arial" w:hAnsi="Arial" w:cs="Arial"/>
              </w:rPr>
              <w:t>2 036 200,00</w:t>
            </w:r>
          </w:p>
        </w:tc>
        <w:tc>
          <w:tcPr>
            <w:tcW w:w="1843" w:type="dxa"/>
            <w:vAlign w:val="center"/>
          </w:tcPr>
          <w:p w:rsidR="00850BC2" w:rsidRPr="004D426D" w:rsidRDefault="00850BC2" w:rsidP="00E62464">
            <w:pPr>
              <w:pStyle w:val="ConsPlusNormal"/>
              <w:rPr>
                <w:rFonts w:ascii="Arial" w:hAnsi="Arial" w:cs="Arial"/>
              </w:rPr>
            </w:pPr>
            <w:r w:rsidRPr="004D426D">
              <w:rPr>
                <w:rFonts w:ascii="Arial" w:hAnsi="Arial" w:cs="Arial"/>
              </w:rPr>
              <w:t>2 036 200,00</w:t>
            </w:r>
          </w:p>
        </w:tc>
      </w:tr>
      <w:tr w:rsidR="00850BC2" w:rsidRPr="009C3F23">
        <w:tc>
          <w:tcPr>
            <w:tcW w:w="77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2.1</w:t>
            </w:r>
          </w:p>
        </w:tc>
        <w:tc>
          <w:tcPr>
            <w:tcW w:w="3402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  <w:i/>
                <w:iCs/>
              </w:rPr>
            </w:pPr>
            <w:r w:rsidRPr="009C3F23">
              <w:rPr>
                <w:rFonts w:ascii="Arial" w:hAnsi="Arial" w:cs="Arial"/>
              </w:rPr>
              <w:t>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15840</w:t>
            </w:r>
          </w:p>
        </w:tc>
        <w:tc>
          <w:tcPr>
            <w:tcW w:w="2126" w:type="dxa"/>
            <w:vAlign w:val="center"/>
          </w:tcPr>
          <w:p w:rsidR="00850BC2" w:rsidRPr="00417705" w:rsidRDefault="00850BC2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2 036 200,00</w:t>
            </w:r>
          </w:p>
        </w:tc>
        <w:tc>
          <w:tcPr>
            <w:tcW w:w="2126" w:type="dxa"/>
            <w:vAlign w:val="center"/>
          </w:tcPr>
          <w:p w:rsidR="00850BC2" w:rsidRPr="00417705" w:rsidRDefault="00850BC2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2 036 200,00</w:t>
            </w:r>
          </w:p>
        </w:tc>
        <w:tc>
          <w:tcPr>
            <w:tcW w:w="1843" w:type="dxa"/>
            <w:vAlign w:val="center"/>
          </w:tcPr>
          <w:p w:rsidR="00850BC2" w:rsidRPr="00417705" w:rsidRDefault="00850BC2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2 036 200,00</w:t>
            </w:r>
          </w:p>
        </w:tc>
      </w:tr>
      <w:tr w:rsidR="00850BC2" w:rsidRPr="009C3F23">
        <w:trPr>
          <w:trHeight w:val="813"/>
        </w:trPr>
        <w:tc>
          <w:tcPr>
            <w:tcW w:w="77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850BC2" w:rsidRPr="009C3F23" w:rsidRDefault="00850BC2" w:rsidP="002F64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9C3F23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15840</w:t>
            </w:r>
          </w:p>
        </w:tc>
        <w:tc>
          <w:tcPr>
            <w:tcW w:w="2126" w:type="dxa"/>
            <w:vAlign w:val="center"/>
          </w:tcPr>
          <w:p w:rsidR="00850BC2" w:rsidRPr="00417705" w:rsidRDefault="00850BC2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2 036 200,00</w:t>
            </w:r>
          </w:p>
        </w:tc>
        <w:tc>
          <w:tcPr>
            <w:tcW w:w="2126" w:type="dxa"/>
            <w:vAlign w:val="center"/>
          </w:tcPr>
          <w:p w:rsidR="00850BC2" w:rsidRPr="00417705" w:rsidRDefault="00850BC2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2 036 200,00</w:t>
            </w:r>
          </w:p>
        </w:tc>
        <w:tc>
          <w:tcPr>
            <w:tcW w:w="1843" w:type="dxa"/>
            <w:vAlign w:val="center"/>
          </w:tcPr>
          <w:p w:rsidR="00850BC2" w:rsidRPr="00417705" w:rsidRDefault="00850BC2" w:rsidP="0039083D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2 036 200,00</w:t>
            </w:r>
          </w:p>
        </w:tc>
      </w:tr>
      <w:tr w:rsidR="00850BC2" w:rsidRPr="009C3F23">
        <w:tc>
          <w:tcPr>
            <w:tcW w:w="77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2.2</w:t>
            </w:r>
          </w:p>
        </w:tc>
        <w:tc>
          <w:tcPr>
            <w:tcW w:w="3402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  <w:i/>
                <w:iCs/>
              </w:rPr>
            </w:pPr>
            <w:r w:rsidRPr="009C3F23">
              <w:rPr>
                <w:rFonts w:ascii="Arial" w:hAnsi="Arial" w:cs="Arial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83020</w:t>
            </w:r>
          </w:p>
        </w:tc>
        <w:tc>
          <w:tcPr>
            <w:tcW w:w="2126" w:type="dxa"/>
            <w:vAlign w:val="center"/>
          </w:tcPr>
          <w:p w:rsidR="00850BC2" w:rsidRPr="00417705" w:rsidRDefault="00850BC2" w:rsidP="0003193C">
            <w:pPr>
              <w:pStyle w:val="ConsPlusNormal"/>
              <w:rPr>
                <w:rFonts w:ascii="Arial" w:hAnsi="Arial" w:cs="Arial"/>
              </w:rPr>
            </w:pPr>
            <w:r w:rsidRPr="004D426D">
              <w:rPr>
                <w:rFonts w:ascii="Arial" w:hAnsi="Arial" w:cs="Arial"/>
              </w:rPr>
              <w:t>7 160 000,00</w:t>
            </w:r>
          </w:p>
        </w:tc>
        <w:tc>
          <w:tcPr>
            <w:tcW w:w="2126" w:type="dxa"/>
            <w:vAlign w:val="center"/>
          </w:tcPr>
          <w:p w:rsidR="00850BC2" w:rsidRPr="00417705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vAlign w:val="center"/>
          </w:tcPr>
          <w:p w:rsidR="00850BC2" w:rsidRPr="00417705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0,00</w:t>
            </w:r>
          </w:p>
        </w:tc>
      </w:tr>
      <w:tr w:rsidR="00850BC2" w:rsidRPr="009C3F23">
        <w:tc>
          <w:tcPr>
            <w:tcW w:w="77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  <w:i/>
                <w:iCs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011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vAlign w:val="center"/>
          </w:tcPr>
          <w:p w:rsidR="00850BC2" w:rsidRPr="009C3F23" w:rsidRDefault="00850BC2" w:rsidP="002F6400">
            <w:pPr>
              <w:pStyle w:val="ConsPlusNormal"/>
              <w:rPr>
                <w:rFonts w:ascii="Arial" w:hAnsi="Arial" w:cs="Arial"/>
              </w:rPr>
            </w:pPr>
            <w:r w:rsidRPr="009C3F23">
              <w:rPr>
                <w:rFonts w:ascii="Arial" w:hAnsi="Arial" w:cs="Arial"/>
              </w:rPr>
              <w:t>83020</w:t>
            </w:r>
          </w:p>
        </w:tc>
        <w:tc>
          <w:tcPr>
            <w:tcW w:w="2126" w:type="dxa"/>
            <w:vAlign w:val="center"/>
          </w:tcPr>
          <w:p w:rsidR="00850BC2" w:rsidRPr="00417705" w:rsidRDefault="00850BC2" w:rsidP="00DA7BCE">
            <w:pPr>
              <w:pStyle w:val="ConsPlus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7 160 000,00</w:t>
            </w:r>
          </w:p>
        </w:tc>
        <w:tc>
          <w:tcPr>
            <w:tcW w:w="2126" w:type="dxa"/>
            <w:vAlign w:val="center"/>
          </w:tcPr>
          <w:p w:rsidR="00850BC2" w:rsidRPr="00417705" w:rsidRDefault="00850BC2" w:rsidP="00DA7BCE">
            <w:pPr>
              <w:pStyle w:val="ConsPlusNormal"/>
              <w:rPr>
                <w:rFonts w:ascii="Arial" w:hAnsi="Arial" w:cs="Arial"/>
              </w:rPr>
            </w:pPr>
            <w:r w:rsidRPr="00417705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vAlign w:val="center"/>
          </w:tcPr>
          <w:p w:rsidR="00850BC2" w:rsidRPr="00E851A1" w:rsidRDefault="00850BC2" w:rsidP="002F6400">
            <w:pPr>
              <w:pStyle w:val="ConsPlusNormal"/>
              <w:rPr>
                <w:rFonts w:ascii="Arial" w:hAnsi="Arial" w:cs="Arial"/>
                <w:color w:val="FF0000"/>
              </w:rPr>
            </w:pPr>
            <w:r w:rsidRPr="007E79C8">
              <w:rPr>
                <w:rFonts w:ascii="Arial" w:hAnsi="Arial" w:cs="Arial"/>
              </w:rPr>
              <w:t>0,00</w:t>
            </w:r>
          </w:p>
        </w:tc>
      </w:tr>
    </w:tbl>
    <w:p w:rsidR="00850BC2" w:rsidRPr="009C3F23" w:rsidRDefault="00850BC2" w:rsidP="00C2327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850BC2" w:rsidRPr="009C3F23" w:rsidRDefault="00850BC2" w:rsidP="00C23272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850BC2" w:rsidRPr="009C3F23" w:rsidRDefault="00850BC2" w:rsidP="00706F5D">
      <w:pPr>
        <w:spacing w:line="240" w:lineRule="auto"/>
        <w:rPr>
          <w:rFonts w:ascii="Arial" w:hAnsi="Arial" w:cs="Arial"/>
          <w:color w:val="FF0000"/>
          <w:sz w:val="24"/>
          <w:szCs w:val="24"/>
        </w:rPr>
        <w:sectPr w:rsidR="00850BC2" w:rsidRPr="009C3F23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850BC2" w:rsidRPr="009C3F23" w:rsidRDefault="00850BC2" w:rsidP="00706F5D">
      <w:pPr>
        <w:spacing w:line="240" w:lineRule="auto"/>
        <w:rPr>
          <w:rFonts w:ascii="Arial" w:hAnsi="Arial" w:cs="Arial"/>
          <w:color w:val="FF0000"/>
          <w:sz w:val="24"/>
          <w:szCs w:val="24"/>
        </w:rPr>
      </w:pPr>
    </w:p>
    <w:sectPr w:rsidR="00850BC2" w:rsidRPr="009C3F23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BC2" w:rsidRDefault="00850BC2" w:rsidP="001D0B56">
      <w:pPr>
        <w:spacing w:after="0" w:line="240" w:lineRule="auto"/>
      </w:pPr>
      <w:r>
        <w:separator/>
      </w:r>
    </w:p>
  </w:endnote>
  <w:endnote w:type="continuationSeparator" w:id="1">
    <w:p w:rsidR="00850BC2" w:rsidRDefault="00850BC2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BC2" w:rsidRDefault="00850BC2" w:rsidP="001D0B56">
      <w:pPr>
        <w:spacing w:after="0" w:line="240" w:lineRule="auto"/>
      </w:pPr>
      <w:r>
        <w:separator/>
      </w:r>
    </w:p>
  </w:footnote>
  <w:footnote w:type="continuationSeparator" w:id="1">
    <w:p w:rsidR="00850BC2" w:rsidRDefault="00850BC2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B38"/>
    <w:rsid w:val="00003363"/>
    <w:rsid w:val="00004284"/>
    <w:rsid w:val="000157C0"/>
    <w:rsid w:val="00025A68"/>
    <w:rsid w:val="00025D9D"/>
    <w:rsid w:val="0002707C"/>
    <w:rsid w:val="0003193C"/>
    <w:rsid w:val="000326F0"/>
    <w:rsid w:val="00034498"/>
    <w:rsid w:val="00050C36"/>
    <w:rsid w:val="00064B51"/>
    <w:rsid w:val="000902B9"/>
    <w:rsid w:val="000924F5"/>
    <w:rsid w:val="000A373E"/>
    <w:rsid w:val="000B0ADA"/>
    <w:rsid w:val="000C19FC"/>
    <w:rsid w:val="000C57BD"/>
    <w:rsid w:val="000C68A1"/>
    <w:rsid w:val="000E61C1"/>
    <w:rsid w:val="000F1184"/>
    <w:rsid w:val="000F2E23"/>
    <w:rsid w:val="000F4046"/>
    <w:rsid w:val="000F5962"/>
    <w:rsid w:val="001018A5"/>
    <w:rsid w:val="001106E1"/>
    <w:rsid w:val="00117B67"/>
    <w:rsid w:val="00121A1F"/>
    <w:rsid w:val="00122BF7"/>
    <w:rsid w:val="0013614E"/>
    <w:rsid w:val="00137654"/>
    <w:rsid w:val="0014368D"/>
    <w:rsid w:val="00145F5B"/>
    <w:rsid w:val="0018164D"/>
    <w:rsid w:val="00186DE5"/>
    <w:rsid w:val="0019317D"/>
    <w:rsid w:val="001A0E9B"/>
    <w:rsid w:val="001A5417"/>
    <w:rsid w:val="001C3EFE"/>
    <w:rsid w:val="001D0B56"/>
    <w:rsid w:val="001D3BAA"/>
    <w:rsid w:val="001D7455"/>
    <w:rsid w:val="001E4BA5"/>
    <w:rsid w:val="00214954"/>
    <w:rsid w:val="0021756F"/>
    <w:rsid w:val="00224636"/>
    <w:rsid w:val="00226F9D"/>
    <w:rsid w:val="00236F9D"/>
    <w:rsid w:val="00264406"/>
    <w:rsid w:val="00264D2C"/>
    <w:rsid w:val="00264F2A"/>
    <w:rsid w:val="00265E71"/>
    <w:rsid w:val="00274EB7"/>
    <w:rsid w:val="00276DBE"/>
    <w:rsid w:val="00280801"/>
    <w:rsid w:val="002812A3"/>
    <w:rsid w:val="00290B65"/>
    <w:rsid w:val="002A0501"/>
    <w:rsid w:val="002A2509"/>
    <w:rsid w:val="002B3120"/>
    <w:rsid w:val="002B4AE9"/>
    <w:rsid w:val="002C0E1E"/>
    <w:rsid w:val="002C4E46"/>
    <w:rsid w:val="002C6F19"/>
    <w:rsid w:val="002D27F7"/>
    <w:rsid w:val="002F6400"/>
    <w:rsid w:val="00303B63"/>
    <w:rsid w:val="00310880"/>
    <w:rsid w:val="00313B07"/>
    <w:rsid w:val="00316826"/>
    <w:rsid w:val="00322389"/>
    <w:rsid w:val="003277A0"/>
    <w:rsid w:val="003447D2"/>
    <w:rsid w:val="003668B7"/>
    <w:rsid w:val="0039083D"/>
    <w:rsid w:val="00394BE2"/>
    <w:rsid w:val="003B0A88"/>
    <w:rsid w:val="003C0CBE"/>
    <w:rsid w:val="003C342F"/>
    <w:rsid w:val="003D01BA"/>
    <w:rsid w:val="003D26B1"/>
    <w:rsid w:val="003E6EFD"/>
    <w:rsid w:val="003F77CF"/>
    <w:rsid w:val="003F7A51"/>
    <w:rsid w:val="00417705"/>
    <w:rsid w:val="00422DDF"/>
    <w:rsid w:val="004363D5"/>
    <w:rsid w:val="00442108"/>
    <w:rsid w:val="00445F03"/>
    <w:rsid w:val="00456AB7"/>
    <w:rsid w:val="004645C0"/>
    <w:rsid w:val="00480A2D"/>
    <w:rsid w:val="00482631"/>
    <w:rsid w:val="00487409"/>
    <w:rsid w:val="0049024B"/>
    <w:rsid w:val="004A1D13"/>
    <w:rsid w:val="004A1DBD"/>
    <w:rsid w:val="004C07C0"/>
    <w:rsid w:val="004C634C"/>
    <w:rsid w:val="004D3383"/>
    <w:rsid w:val="004D3A81"/>
    <w:rsid w:val="004D426D"/>
    <w:rsid w:val="004D64FC"/>
    <w:rsid w:val="004F5AA0"/>
    <w:rsid w:val="004F5D87"/>
    <w:rsid w:val="005039A3"/>
    <w:rsid w:val="005060B2"/>
    <w:rsid w:val="00510DAC"/>
    <w:rsid w:val="005125CE"/>
    <w:rsid w:val="00512AA1"/>
    <w:rsid w:val="00544982"/>
    <w:rsid w:val="00547F68"/>
    <w:rsid w:val="00551C84"/>
    <w:rsid w:val="00580F1B"/>
    <w:rsid w:val="0058630E"/>
    <w:rsid w:val="00586701"/>
    <w:rsid w:val="00596645"/>
    <w:rsid w:val="0059684E"/>
    <w:rsid w:val="005A30B8"/>
    <w:rsid w:val="005D7EAF"/>
    <w:rsid w:val="005E2C1E"/>
    <w:rsid w:val="005F4313"/>
    <w:rsid w:val="00602429"/>
    <w:rsid w:val="00605E9B"/>
    <w:rsid w:val="0061576A"/>
    <w:rsid w:val="00616EB7"/>
    <w:rsid w:val="00626A93"/>
    <w:rsid w:val="00632F2B"/>
    <w:rsid w:val="006360D3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254"/>
    <w:rsid w:val="00706F5D"/>
    <w:rsid w:val="007117FC"/>
    <w:rsid w:val="00725FA9"/>
    <w:rsid w:val="0074667C"/>
    <w:rsid w:val="00746F60"/>
    <w:rsid w:val="00761D2B"/>
    <w:rsid w:val="007656B7"/>
    <w:rsid w:val="007662A6"/>
    <w:rsid w:val="0079004C"/>
    <w:rsid w:val="007A14B4"/>
    <w:rsid w:val="007A3369"/>
    <w:rsid w:val="007C2E1B"/>
    <w:rsid w:val="007C5AD2"/>
    <w:rsid w:val="007C69FE"/>
    <w:rsid w:val="007D5F91"/>
    <w:rsid w:val="007E4CEC"/>
    <w:rsid w:val="007E79C8"/>
    <w:rsid w:val="007F565E"/>
    <w:rsid w:val="007F5EC4"/>
    <w:rsid w:val="00805ED9"/>
    <w:rsid w:val="00822860"/>
    <w:rsid w:val="00826B28"/>
    <w:rsid w:val="008270B7"/>
    <w:rsid w:val="00850BC2"/>
    <w:rsid w:val="008516FE"/>
    <w:rsid w:val="0085492B"/>
    <w:rsid w:val="00856332"/>
    <w:rsid w:val="00862842"/>
    <w:rsid w:val="008714DB"/>
    <w:rsid w:val="00872EC6"/>
    <w:rsid w:val="00880275"/>
    <w:rsid w:val="008843AC"/>
    <w:rsid w:val="008A372C"/>
    <w:rsid w:val="008A5FA0"/>
    <w:rsid w:val="008A6CEF"/>
    <w:rsid w:val="008B1297"/>
    <w:rsid w:val="008B5055"/>
    <w:rsid w:val="008C01F8"/>
    <w:rsid w:val="008E75B6"/>
    <w:rsid w:val="008E794D"/>
    <w:rsid w:val="008F14FA"/>
    <w:rsid w:val="008F379C"/>
    <w:rsid w:val="009010FE"/>
    <w:rsid w:val="00910166"/>
    <w:rsid w:val="00922B55"/>
    <w:rsid w:val="009327DC"/>
    <w:rsid w:val="00941059"/>
    <w:rsid w:val="0094474E"/>
    <w:rsid w:val="009700A0"/>
    <w:rsid w:val="009743A1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C3F23"/>
    <w:rsid w:val="009C7B90"/>
    <w:rsid w:val="009D24EF"/>
    <w:rsid w:val="009E435C"/>
    <w:rsid w:val="009E6068"/>
    <w:rsid w:val="009F0046"/>
    <w:rsid w:val="009F2DAF"/>
    <w:rsid w:val="009F5B06"/>
    <w:rsid w:val="009F73D8"/>
    <w:rsid w:val="009F79D0"/>
    <w:rsid w:val="00A004A2"/>
    <w:rsid w:val="00A07E6C"/>
    <w:rsid w:val="00A2370C"/>
    <w:rsid w:val="00A34998"/>
    <w:rsid w:val="00A4020E"/>
    <w:rsid w:val="00A417FC"/>
    <w:rsid w:val="00A44BF7"/>
    <w:rsid w:val="00A539F1"/>
    <w:rsid w:val="00A54570"/>
    <w:rsid w:val="00A67114"/>
    <w:rsid w:val="00A922B6"/>
    <w:rsid w:val="00AA0CF2"/>
    <w:rsid w:val="00AB0FF5"/>
    <w:rsid w:val="00AB2879"/>
    <w:rsid w:val="00AC1754"/>
    <w:rsid w:val="00AC5525"/>
    <w:rsid w:val="00AD0B3E"/>
    <w:rsid w:val="00AE0174"/>
    <w:rsid w:val="00B06816"/>
    <w:rsid w:val="00B11B2D"/>
    <w:rsid w:val="00B161DD"/>
    <w:rsid w:val="00B17961"/>
    <w:rsid w:val="00B223F7"/>
    <w:rsid w:val="00B2480F"/>
    <w:rsid w:val="00B372CE"/>
    <w:rsid w:val="00B41D4F"/>
    <w:rsid w:val="00B55640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701E"/>
    <w:rsid w:val="00C23272"/>
    <w:rsid w:val="00C26ED4"/>
    <w:rsid w:val="00C335D6"/>
    <w:rsid w:val="00C476AD"/>
    <w:rsid w:val="00C50563"/>
    <w:rsid w:val="00C51014"/>
    <w:rsid w:val="00C5588E"/>
    <w:rsid w:val="00C81176"/>
    <w:rsid w:val="00C8606C"/>
    <w:rsid w:val="00C87040"/>
    <w:rsid w:val="00C93765"/>
    <w:rsid w:val="00C94CB4"/>
    <w:rsid w:val="00C97F21"/>
    <w:rsid w:val="00CA1A46"/>
    <w:rsid w:val="00CA267A"/>
    <w:rsid w:val="00CA6F3E"/>
    <w:rsid w:val="00CB37AD"/>
    <w:rsid w:val="00CB4F0E"/>
    <w:rsid w:val="00CB5092"/>
    <w:rsid w:val="00CD7767"/>
    <w:rsid w:val="00CE0845"/>
    <w:rsid w:val="00CE51E3"/>
    <w:rsid w:val="00CE6452"/>
    <w:rsid w:val="00CE6C06"/>
    <w:rsid w:val="00D023DD"/>
    <w:rsid w:val="00D039E7"/>
    <w:rsid w:val="00D1326A"/>
    <w:rsid w:val="00D2276A"/>
    <w:rsid w:val="00D320D5"/>
    <w:rsid w:val="00D4167E"/>
    <w:rsid w:val="00D45A8D"/>
    <w:rsid w:val="00D612D9"/>
    <w:rsid w:val="00D702CE"/>
    <w:rsid w:val="00D72442"/>
    <w:rsid w:val="00D923FD"/>
    <w:rsid w:val="00DA7BCE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2184F"/>
    <w:rsid w:val="00E25BC0"/>
    <w:rsid w:val="00E30060"/>
    <w:rsid w:val="00E311C7"/>
    <w:rsid w:val="00E35FD9"/>
    <w:rsid w:val="00E62464"/>
    <w:rsid w:val="00E6672C"/>
    <w:rsid w:val="00E728C5"/>
    <w:rsid w:val="00E74870"/>
    <w:rsid w:val="00E775B4"/>
    <w:rsid w:val="00E851A1"/>
    <w:rsid w:val="00EA0A75"/>
    <w:rsid w:val="00EB5FE3"/>
    <w:rsid w:val="00EC24D5"/>
    <w:rsid w:val="00ED38FB"/>
    <w:rsid w:val="00EE2448"/>
    <w:rsid w:val="00EE7FED"/>
    <w:rsid w:val="00EF52FE"/>
    <w:rsid w:val="00F019AA"/>
    <w:rsid w:val="00F21EA3"/>
    <w:rsid w:val="00F37BEC"/>
    <w:rsid w:val="00F37E66"/>
    <w:rsid w:val="00F50E59"/>
    <w:rsid w:val="00F56C68"/>
    <w:rsid w:val="00F6194B"/>
    <w:rsid w:val="00F61B01"/>
    <w:rsid w:val="00F64F3A"/>
    <w:rsid w:val="00F65D47"/>
    <w:rsid w:val="00F67D5C"/>
    <w:rsid w:val="00F816B1"/>
    <w:rsid w:val="00F84ABD"/>
    <w:rsid w:val="00F864CE"/>
    <w:rsid w:val="00F943E7"/>
    <w:rsid w:val="00F95E22"/>
    <w:rsid w:val="00FD742B"/>
    <w:rsid w:val="00FF5966"/>
    <w:rsid w:val="00FF7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6E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8714DB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D0B56"/>
    <w:rPr>
      <w:lang w:eastAsia="en-US"/>
    </w:rPr>
  </w:style>
  <w:style w:type="paragraph" w:styleId="Footer">
    <w:name w:val="footer"/>
    <w:basedOn w:val="Normal"/>
    <w:link w:val="FooterChar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D0B56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794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CD7767"/>
    <w:rPr>
      <w:color w:val="0000FF"/>
      <w:u w:val="single"/>
    </w:rPr>
  </w:style>
  <w:style w:type="paragraph" w:customStyle="1" w:styleId="ConsPlusNormal">
    <w:name w:val="ConsPlusNormal"/>
    <w:uiPriority w:val="99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45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1446</TotalTime>
  <Pages>4</Pages>
  <Words>281</Words>
  <Characters>1603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Дмитроченко Наталья Николаевна</dc:creator>
  <cp:keywords/>
  <dc:description/>
  <cp:lastModifiedBy>Лосева Е.Ю.</cp:lastModifiedBy>
  <cp:revision>48</cp:revision>
  <cp:lastPrinted>2023-01-18T06:17:00Z</cp:lastPrinted>
  <dcterms:created xsi:type="dcterms:W3CDTF">2021-01-12T07:47:00Z</dcterms:created>
  <dcterms:modified xsi:type="dcterms:W3CDTF">2026-05-22T05:51:00Z</dcterms:modified>
</cp:coreProperties>
</file>